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9B127" w14:textId="77777777" w:rsidR="00DD097A" w:rsidRPr="004F0D08" w:rsidRDefault="002168BE" w:rsidP="00DD097A">
      <w:pPr>
        <w:pStyle w:val="Ttulo2"/>
        <w:spacing w:before="93"/>
        <w:ind w:left="164" w:right="397"/>
        <w:rPr>
          <w:rFonts w:ascii="Open Sans" w:hAnsi="Open Sans" w:cs="Open Sans"/>
          <w:sz w:val="22"/>
          <w:szCs w:val="22"/>
          <w:u w:val="none"/>
        </w:rPr>
      </w:pPr>
      <w:r>
        <w:rPr>
          <w:rFonts w:ascii="Open Sans" w:hAnsi="Open Sans" w:cs="Open Sans"/>
          <w:sz w:val="22"/>
          <w:szCs w:val="22"/>
          <w:u w:val="thick"/>
        </w:rPr>
        <w:t>A9</w:t>
      </w:r>
      <w:r w:rsidR="00C92892">
        <w:rPr>
          <w:rFonts w:ascii="Open Sans" w:hAnsi="Open Sans" w:cs="Open Sans"/>
          <w:sz w:val="22"/>
          <w:szCs w:val="22"/>
          <w:u w:val="thick"/>
        </w:rPr>
        <w:t xml:space="preserve">. </w:t>
      </w:r>
      <w:r w:rsidR="00FC3663">
        <w:rPr>
          <w:rFonts w:ascii="Open Sans" w:hAnsi="Open Sans" w:cs="Open Sans"/>
          <w:sz w:val="22"/>
          <w:szCs w:val="22"/>
          <w:u w:val="thick"/>
        </w:rPr>
        <w:t xml:space="preserve">ANNEX </w:t>
      </w:r>
      <w:r w:rsidR="00DB327F">
        <w:rPr>
          <w:rFonts w:ascii="Open Sans" w:hAnsi="Open Sans" w:cs="Open Sans"/>
          <w:sz w:val="22"/>
          <w:szCs w:val="22"/>
          <w:u w:val="thick"/>
        </w:rPr>
        <w:t>(OE) OFERTA ECONÒMICA</w:t>
      </w:r>
    </w:p>
    <w:p w14:paraId="3CD9B128" w14:textId="77777777" w:rsidR="00DD097A" w:rsidRPr="004F0D08" w:rsidRDefault="00DD097A" w:rsidP="00DD097A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3CD9B129" w14:textId="739C6650" w:rsidR="00DD097A" w:rsidRPr="00DB327F" w:rsidRDefault="00DD097A" w:rsidP="00DB327F">
      <w:pPr>
        <w:spacing w:before="94"/>
        <w:ind w:left="562" w:right="146"/>
        <w:jc w:val="both"/>
        <w:rPr>
          <w:rFonts w:ascii="Open Sans" w:hAnsi="Open Sans" w:cs="Open Sans"/>
          <w:sz w:val="22"/>
          <w:szCs w:val="22"/>
        </w:rPr>
      </w:pPr>
      <w:r w:rsidRPr="00DB327F"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 w:rsidRPr="00DB327F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DB327F">
        <w:rPr>
          <w:rFonts w:ascii="Open Sans" w:hAnsi="Open Sans" w:cs="Open Sans"/>
          <w:i/>
          <w:sz w:val="22"/>
          <w:szCs w:val="22"/>
        </w:rPr>
        <w:t xml:space="preserve">“Contractació del </w:t>
      </w:r>
      <w:r w:rsidR="00816150" w:rsidRPr="00816150">
        <w:rPr>
          <w:i/>
        </w:rPr>
        <w:t>subministrament i descàrrega de l’estella com a combustible de la caldera biomassa de l’Ajuntament d’Argentona</w:t>
      </w:r>
      <w:r w:rsidRPr="00816150">
        <w:rPr>
          <w:rFonts w:ascii="Open Sans" w:hAnsi="Open Sans" w:cs="Open Sans"/>
          <w:i/>
          <w:sz w:val="22"/>
          <w:szCs w:val="22"/>
        </w:rPr>
        <w:t>”.</w:t>
      </w:r>
    </w:p>
    <w:p w14:paraId="3CD9B12A" w14:textId="77777777" w:rsidR="00DD097A" w:rsidRPr="004F0D08" w:rsidRDefault="00DD097A" w:rsidP="00DD097A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3CD9B12B" w14:textId="77777777" w:rsidR="00DD097A" w:rsidRPr="004F0D08" w:rsidRDefault="00DD097A" w:rsidP="00DD097A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  <w:u w:val="none"/>
        </w:rPr>
      </w:pPr>
      <w:r w:rsidRPr="004F0D08">
        <w:rPr>
          <w:rFonts w:ascii="Open Sans" w:hAnsi="Open Sans" w:cs="Open Sans"/>
          <w:sz w:val="22"/>
          <w:szCs w:val="22"/>
          <w:u w:val="none"/>
        </w:rPr>
        <w:t>Model</w:t>
      </w:r>
      <w:r w:rsidRPr="004F0D08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de</w:t>
      </w:r>
      <w:r w:rsidRPr="004F0D08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proposició</w:t>
      </w:r>
      <w:r w:rsidRPr="004F0D08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relativa</w:t>
      </w:r>
      <w:r w:rsidRPr="004F0D08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als</w:t>
      </w:r>
      <w:r w:rsidRPr="004F0D08"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criteris avaluables</w:t>
      </w:r>
      <w:r w:rsidRPr="004F0D08">
        <w:rPr>
          <w:rFonts w:ascii="Open Sans" w:hAnsi="Open Sans" w:cs="Open Sans"/>
          <w:spacing w:val="-2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de</w:t>
      </w:r>
      <w:r w:rsidRPr="004F0D08">
        <w:rPr>
          <w:rFonts w:ascii="Open Sans" w:hAnsi="Open Sans" w:cs="Open Sans"/>
          <w:spacing w:val="-4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forma</w:t>
      </w:r>
      <w:r w:rsidRPr="004F0D08"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 w:rsidRPr="004F0D08">
        <w:rPr>
          <w:rFonts w:ascii="Open Sans" w:hAnsi="Open Sans" w:cs="Open Sans"/>
          <w:sz w:val="22"/>
          <w:szCs w:val="22"/>
          <w:u w:val="none"/>
        </w:rPr>
        <w:t>automàtica</w:t>
      </w:r>
    </w:p>
    <w:p w14:paraId="3CD9B12C" w14:textId="77777777" w:rsidR="00DD097A" w:rsidRPr="004F0D08" w:rsidRDefault="00DD097A" w:rsidP="00DD097A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3CD9B12D" w14:textId="77777777" w:rsidR="00DD097A" w:rsidRPr="004F0D08" w:rsidRDefault="00DD097A" w:rsidP="00DD097A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 w:val="22"/>
          <w:szCs w:val="22"/>
        </w:rPr>
      </w:pPr>
      <w:r w:rsidRPr="004F0D08">
        <w:rPr>
          <w:rFonts w:ascii="Open Sans" w:hAnsi="Open Sans" w:cs="Open Sans"/>
          <w:sz w:val="22"/>
          <w:szCs w:val="22"/>
        </w:rPr>
        <w:t>El</w:t>
      </w:r>
      <w:r w:rsidRPr="004F0D08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Sr./La</w:t>
      </w:r>
      <w:r w:rsidRPr="004F0D08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Sra.</w:t>
      </w:r>
      <w:r w:rsidRPr="004F0D08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..........</w:t>
      </w:r>
      <w:r w:rsidRPr="004F0D08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amb</w:t>
      </w:r>
      <w:r w:rsidRPr="004F0D08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NIF</w:t>
      </w:r>
      <w:r w:rsidRPr="004F0D08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4F0D08">
        <w:rPr>
          <w:rFonts w:ascii="Open Sans" w:hAnsi="Open Sans" w:cs="Open Sans"/>
          <w:sz w:val="22"/>
          <w:szCs w:val="22"/>
        </w:rPr>
        <w:t>núm</w:t>
      </w:r>
      <w:proofErr w:type="spellEnd"/>
      <w:r w:rsidRPr="004F0D08">
        <w:rPr>
          <w:rFonts w:ascii="Open Sans" w:hAnsi="Open Sans" w:cs="Open Sans"/>
          <w:sz w:val="22"/>
          <w:szCs w:val="22"/>
        </w:rPr>
        <w:tab/>
        <w:t>,</w:t>
      </w:r>
      <w:r w:rsidRPr="004F0D08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en</w:t>
      </w:r>
      <w:r w:rsidRPr="004F0D08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nom</w:t>
      </w:r>
      <w:r w:rsidRPr="004F0D08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propi</w:t>
      </w:r>
      <w:r w:rsidRPr="004F0D08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/</w:t>
      </w:r>
      <w:r w:rsidRPr="004F0D08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en</w:t>
      </w:r>
      <w:r w:rsidRPr="004F0D08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representació</w:t>
      </w:r>
      <w:r w:rsidRPr="004F0D08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de</w:t>
      </w:r>
      <w:r w:rsidRPr="004F0D08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l’empresa ..........,</w:t>
      </w:r>
      <w:r w:rsidRPr="004F0D08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CIF</w:t>
      </w:r>
      <w:r w:rsidRPr="004F0D08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núm.</w:t>
      </w:r>
      <w:r w:rsidRPr="004F0D08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..........,</w:t>
      </w:r>
      <w:r w:rsidRPr="004F0D08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domiciliada</w:t>
      </w:r>
      <w:r w:rsidRPr="004F0D08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a</w:t>
      </w:r>
      <w:r w:rsidRPr="004F0D08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..........,</w:t>
      </w:r>
      <w:r w:rsidRPr="004F0D08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CP</w:t>
      </w:r>
      <w:r w:rsidRPr="004F0D08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..........,</w:t>
      </w:r>
      <w:r w:rsidRPr="004F0D08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carrer</w:t>
      </w:r>
      <w:r w:rsidRPr="004F0D08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..........,</w:t>
      </w:r>
      <w:r w:rsidRPr="004F0D08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4F0D08">
        <w:rPr>
          <w:rFonts w:ascii="Open Sans" w:hAnsi="Open Sans" w:cs="Open Sans"/>
          <w:sz w:val="22"/>
          <w:szCs w:val="22"/>
        </w:rPr>
        <w:t>núm</w:t>
      </w:r>
      <w:proofErr w:type="spellEnd"/>
      <w:r w:rsidRPr="004F0D08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4F0D08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 xml:space="preserve">contractació relativa a </w:t>
      </w:r>
      <w:r w:rsidRPr="004F0D08"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 w:rsidRPr="004F0D08">
        <w:rPr>
          <w:rFonts w:ascii="Open Sans" w:hAnsi="Open Sans" w:cs="Open Sans"/>
          <w:sz w:val="22"/>
          <w:szCs w:val="22"/>
        </w:rPr>
        <w:t>.........., es</w:t>
      </w:r>
      <w:r w:rsidRPr="004F0D08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4F0D08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particulars</w:t>
      </w:r>
      <w:r w:rsidRPr="004F0D08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i</w:t>
      </w:r>
      <w:r w:rsidRPr="004F0D08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de</w:t>
      </w:r>
      <w:r w:rsidRPr="004F0D08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clàusules</w:t>
      </w:r>
      <w:r w:rsidRPr="004F0D08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administratives particulars, que</w:t>
      </w:r>
      <w:r w:rsidRPr="004F0D08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accepta</w:t>
      </w:r>
      <w:r w:rsidRPr="004F0D08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4F0D08">
        <w:rPr>
          <w:rFonts w:ascii="Open Sans" w:hAnsi="Open Sans" w:cs="Open Sans"/>
          <w:sz w:val="22"/>
          <w:szCs w:val="22"/>
        </w:rPr>
        <w:t>íntegrament:</w:t>
      </w:r>
    </w:p>
    <w:p w14:paraId="3CD9B12E" w14:textId="77777777" w:rsidR="00DD097A" w:rsidRPr="004F0D08" w:rsidRDefault="00DD097A" w:rsidP="00DD097A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3CD9B12F" w14:textId="77777777" w:rsidR="00DD097A" w:rsidRPr="004F0D08" w:rsidRDefault="00DD097A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</w:p>
    <w:p w14:paraId="3CD9B130" w14:textId="32B2BD01" w:rsidR="004F0D08" w:rsidRPr="004F0D08" w:rsidRDefault="00DD097A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  <w:b/>
        </w:rPr>
      </w:pPr>
      <w:r w:rsidRPr="004F0D08">
        <w:rPr>
          <w:rFonts w:ascii="Open Sans" w:hAnsi="Open Sans" w:cs="Open Sans"/>
          <w:b/>
        </w:rPr>
        <w:t>1. Oferta econòmica (Import</w:t>
      </w:r>
      <w:r w:rsidRPr="00816150">
        <w:rPr>
          <w:rFonts w:ascii="Open Sans" w:hAnsi="Open Sans" w:cs="Open Sans"/>
          <w:b/>
        </w:rPr>
        <w:t xml:space="preserve"> </w:t>
      </w:r>
      <w:r w:rsidR="00816150" w:rsidRPr="00816150">
        <w:rPr>
          <w:b/>
        </w:rPr>
        <w:t xml:space="preserve">preu t/n </w:t>
      </w:r>
      <w:r w:rsidR="00816150" w:rsidRPr="00816150">
        <w:rPr>
          <w:b/>
        </w:rPr>
        <w:t>145</w:t>
      </w:r>
      <w:r w:rsidR="00816150" w:rsidRPr="00816150">
        <w:rPr>
          <w:b/>
        </w:rPr>
        <w:t xml:space="preserve"> euros sense IVA</w:t>
      </w:r>
      <w:r w:rsidRPr="004F0D08">
        <w:rPr>
          <w:rFonts w:ascii="Open Sans" w:hAnsi="Open Sans" w:cs="Open Sans"/>
          <w:b/>
        </w:rPr>
        <w:t>):</w:t>
      </w:r>
    </w:p>
    <w:p w14:paraId="3CD9B131" w14:textId="77777777" w:rsidR="00EA3F55" w:rsidRPr="00EA3F55" w:rsidRDefault="00EA3F55" w:rsidP="00EA3F55">
      <w:pPr>
        <w:tabs>
          <w:tab w:val="left" w:pos="846"/>
        </w:tabs>
        <w:rPr>
          <w:rFonts w:ascii="Open Sans" w:hAnsi="Open Sans" w:cs="Open Sans"/>
        </w:rPr>
      </w:pPr>
    </w:p>
    <w:p w14:paraId="3CD9B132" w14:textId="77777777" w:rsidR="00DD097A" w:rsidRDefault="00DD097A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  <w:r w:rsidRPr="004F0D08">
        <w:rPr>
          <w:rFonts w:ascii="Open Sans" w:hAnsi="Open Sans" w:cs="Open Sans"/>
        </w:rPr>
        <w:t xml:space="preserve"> ......................</w:t>
      </w:r>
      <w:r w:rsidR="00EA3F55">
        <w:rPr>
          <w:rFonts w:ascii="Open Sans" w:hAnsi="Open Sans" w:cs="Open Sans"/>
        </w:rPr>
        <w:t>euros sense IVA</w:t>
      </w:r>
      <w:bookmarkStart w:id="0" w:name="_GoBack"/>
      <w:bookmarkEnd w:id="0"/>
    </w:p>
    <w:p w14:paraId="3CD9B133" w14:textId="77777777" w:rsidR="00EA3F55" w:rsidRPr="004F0D08" w:rsidRDefault="00EA3F55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</w:p>
    <w:p w14:paraId="3CD9B134" w14:textId="77777777" w:rsidR="00DD097A" w:rsidRPr="004F0D08" w:rsidRDefault="00DD097A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</w:p>
    <w:p w14:paraId="3CD9B135" w14:textId="77777777" w:rsidR="00DD097A" w:rsidRDefault="00DD097A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  <w:b/>
        </w:rPr>
      </w:pPr>
      <w:r w:rsidRPr="004F0D08">
        <w:rPr>
          <w:rFonts w:ascii="Open Sans" w:hAnsi="Open Sans" w:cs="Open Sans"/>
          <w:b/>
        </w:rPr>
        <w:t xml:space="preserve">2. </w:t>
      </w:r>
      <w:r w:rsidR="002168BE">
        <w:rPr>
          <w:rFonts w:ascii="Open Sans" w:hAnsi="Open Sans" w:cs="Open Sans"/>
          <w:b/>
        </w:rPr>
        <w:t>Origen de l’estella</w:t>
      </w:r>
      <w:r w:rsidR="008C3C46">
        <w:rPr>
          <w:rFonts w:ascii="Open Sans" w:hAnsi="Open Sans" w:cs="Open Sans"/>
          <w:b/>
        </w:rPr>
        <w:t xml:space="preserve"> (marcar amb una X)</w:t>
      </w:r>
      <w:r w:rsidRPr="004F0D08">
        <w:rPr>
          <w:rStyle w:val="Refdenotaalpie"/>
          <w:rFonts w:ascii="Open Sans" w:eastAsia="Microsoft Sans Serif" w:hAnsi="Open Sans" w:cs="Open Sans"/>
          <w:b/>
        </w:rPr>
        <w:footnoteReference w:id="1"/>
      </w:r>
      <w:r w:rsidRPr="004F0D08">
        <w:rPr>
          <w:rFonts w:ascii="Open Sans" w:hAnsi="Open Sans" w:cs="Open Sans"/>
          <w:b/>
        </w:rPr>
        <w:t xml:space="preserve">: </w:t>
      </w:r>
    </w:p>
    <w:p w14:paraId="3CD9B136" w14:textId="77777777" w:rsidR="002168BE" w:rsidRDefault="002168BE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  <w:b/>
        </w:rPr>
      </w:pPr>
    </w:p>
    <w:p w14:paraId="3CD9B137" w14:textId="77777777" w:rsidR="002168BE" w:rsidRDefault="002168BE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  <w:b/>
        </w:rPr>
      </w:pPr>
    </w:p>
    <w:p w14:paraId="3CD9B138" w14:textId="77777777" w:rsidR="002168BE" w:rsidRDefault="008C3C46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  <w:r>
        <w:rPr>
          <w:rFonts w:ascii="Open Sans" w:hAnsi="Open Sans" w:cs="Open Sans"/>
        </w:rPr>
        <w:t>O</w:t>
      </w:r>
      <w:r w:rsidR="002168BE">
        <w:rPr>
          <w:rFonts w:ascii="Open Sans" w:hAnsi="Open Sans" w:cs="Open Sans"/>
        </w:rPr>
        <w:t>rigen procedent de boscos, públic o privats, de l’àmbit territorial català</w:t>
      </w:r>
      <w:r>
        <w:rPr>
          <w:rFonts w:ascii="Open Sans" w:hAnsi="Open Sans" w:cs="Open Sans"/>
        </w:rPr>
        <w:t>: ...........</w:t>
      </w:r>
    </w:p>
    <w:p w14:paraId="3CD9B139" w14:textId="77777777" w:rsidR="008C3C46" w:rsidRDefault="008C3C46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</w:rPr>
      </w:pPr>
    </w:p>
    <w:p w14:paraId="3CD9B13A" w14:textId="77777777" w:rsidR="008C3C46" w:rsidRDefault="008C3C46" w:rsidP="00DD097A">
      <w:pPr>
        <w:pStyle w:val="Prrafodelista"/>
        <w:tabs>
          <w:tab w:val="left" w:pos="846"/>
        </w:tabs>
        <w:ind w:left="845" w:firstLine="0"/>
        <w:rPr>
          <w:rFonts w:ascii="Open Sans" w:hAnsi="Open Sans" w:cs="Open Sans"/>
          <w:b/>
        </w:rPr>
      </w:pPr>
      <w:r>
        <w:rPr>
          <w:rFonts w:ascii="Open Sans" w:hAnsi="Open Sans" w:cs="Open Sans"/>
        </w:rPr>
        <w:t>Origen procedent de boscos, públic o privats, de l’àmbit territorial de la província de Barcelona: .................</w:t>
      </w:r>
    </w:p>
    <w:p w14:paraId="3CD9B13B" w14:textId="77777777" w:rsidR="00EA3F55" w:rsidRDefault="00EA3F55" w:rsidP="00EA3F55">
      <w:pPr>
        <w:tabs>
          <w:tab w:val="left" w:pos="846"/>
        </w:tabs>
        <w:rPr>
          <w:rFonts w:ascii="Open Sans" w:hAnsi="Open Sans" w:cs="Open Sans"/>
        </w:rPr>
      </w:pPr>
    </w:p>
    <w:p w14:paraId="3CD9B13C" w14:textId="77777777" w:rsidR="00EA3F55" w:rsidRDefault="00EA3F55" w:rsidP="00EA3F55">
      <w:pPr>
        <w:tabs>
          <w:tab w:val="left" w:pos="846"/>
        </w:tabs>
        <w:rPr>
          <w:rFonts w:ascii="Open Sans" w:hAnsi="Open Sans" w:cs="Open Sans"/>
        </w:rPr>
      </w:pPr>
    </w:p>
    <w:p w14:paraId="3CD9B13D" w14:textId="77777777" w:rsidR="008C3C46" w:rsidRDefault="008C3C46" w:rsidP="00EA3F55">
      <w:pPr>
        <w:tabs>
          <w:tab w:val="left" w:pos="846"/>
        </w:tabs>
        <w:rPr>
          <w:rFonts w:ascii="Open Sans" w:hAnsi="Open Sans" w:cs="Open Sans"/>
        </w:rPr>
      </w:pPr>
    </w:p>
    <w:p w14:paraId="3CD9B13E" w14:textId="77777777" w:rsidR="002A4D14" w:rsidRPr="00EA3F55" w:rsidRDefault="008C3C46" w:rsidP="00EA3F55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ab/>
      </w:r>
      <w:r w:rsidR="00DD097A" w:rsidRPr="00EA3F55">
        <w:rPr>
          <w:rFonts w:ascii="Open Sans" w:hAnsi="Open Sans" w:cs="Open Sans"/>
          <w:sz w:val="22"/>
          <w:szCs w:val="22"/>
        </w:rPr>
        <w:t>Argentona , a data de la signatura digital</w:t>
      </w:r>
    </w:p>
    <w:sectPr w:rsidR="002A4D14" w:rsidRPr="00EA3F55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9B141" w14:textId="77777777" w:rsidR="00112C99" w:rsidRDefault="00112C99">
      <w:r>
        <w:separator/>
      </w:r>
    </w:p>
  </w:endnote>
  <w:endnote w:type="continuationSeparator" w:id="0">
    <w:p w14:paraId="3CD9B142" w14:textId="77777777" w:rsidR="00112C99" w:rsidRDefault="0011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5" w14:textId="77777777" w:rsidR="00E33BAA" w:rsidRDefault="00DD097A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CD9B146" w14:textId="77777777" w:rsidR="00E33BAA" w:rsidRDefault="00816150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7" w14:textId="77777777" w:rsidR="00E33BAA" w:rsidRDefault="00816150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3CD9B148" w14:textId="77777777" w:rsidR="0096398E" w:rsidRPr="0096398E" w:rsidRDefault="00DD097A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D9B14E" wp14:editId="3CD9B14F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6FCA9BC2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3CD9B149" w14:textId="77777777" w:rsidR="00E33BAA" w:rsidRDefault="00816150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B" w14:textId="77777777" w:rsidR="0096398E" w:rsidRDefault="008161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9B13F" w14:textId="77777777" w:rsidR="00112C99" w:rsidRDefault="00112C99">
      <w:r>
        <w:separator/>
      </w:r>
    </w:p>
  </w:footnote>
  <w:footnote w:type="continuationSeparator" w:id="0">
    <w:p w14:paraId="3CD9B140" w14:textId="77777777" w:rsidR="00112C99" w:rsidRDefault="00112C99">
      <w:r>
        <w:continuationSeparator/>
      </w:r>
    </w:p>
  </w:footnote>
  <w:footnote w:id="1">
    <w:p w14:paraId="3CD9B150" w14:textId="77777777" w:rsidR="00DD097A" w:rsidRDefault="00DD097A" w:rsidP="00DD097A">
      <w:pPr>
        <w:pStyle w:val="Textonotapie"/>
        <w:jc w:val="both"/>
      </w:pPr>
      <w:r>
        <w:rPr>
          <w:rStyle w:val="Refdenotaalpie"/>
          <w:rFonts w:ascii="Open Sans" w:hAnsi="Open Sans" w:cs="Open Sans"/>
        </w:rPr>
        <w:footnoteRef/>
      </w:r>
      <w:r>
        <w:rPr>
          <w:rFonts w:ascii="Open Sans" w:hAnsi="Open Sans" w:cs="Open Sans"/>
        </w:rPr>
        <w:t xml:space="preserve"> </w:t>
      </w:r>
      <w:r w:rsidR="008C3C46">
        <w:rPr>
          <w:rFonts w:ascii="Open Sans" w:hAnsi="Open Sans" w:cs="Open Sans"/>
        </w:rPr>
        <w:t xml:space="preserve">Per a la valoració d’aquest criteri s’haurà d’aportar el certificat acreditatiu de la procedència de l’estella o una declaració responsable de l’origen de l’estella on s’indiqui de quins boscos i zona territorial procedeix l’estella. Així mateix, s’haurà d’aportar la declaració responsable relativa al compromís de subministrament de l’estella indicada durant tota la vigència del contracte inclosa la possible pròrroga.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3" w14:textId="77777777" w:rsidR="0096398E" w:rsidRDefault="0081615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4" w14:textId="77777777" w:rsidR="00E33BAA" w:rsidRDefault="00DD097A">
    <w:pPr>
      <w:pStyle w:val="Encabezado"/>
    </w:pPr>
    <w:r w:rsidRPr="009279A8">
      <w:rPr>
        <w:noProof/>
        <w:lang w:eastAsia="ca-ES"/>
      </w:rPr>
      <w:drawing>
        <wp:inline distT="0" distB="0" distL="0" distR="0" wp14:anchorId="3CD9B14C" wp14:editId="3CD9B14D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9B14A" w14:textId="77777777" w:rsidR="0096398E" w:rsidRDefault="008161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9163E9B"/>
    <w:multiLevelType w:val="hybridMultilevel"/>
    <w:tmpl w:val="DE6EC496"/>
    <w:lvl w:ilvl="0" w:tplc="EA3EDB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6E1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D21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267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A075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33804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49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9E45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E24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FB722CF"/>
    <w:multiLevelType w:val="hybridMultilevel"/>
    <w:tmpl w:val="D9D6904C"/>
    <w:lvl w:ilvl="0" w:tplc="E4287C0A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A443D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2EC3E2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F460A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04162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A22328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C80A1A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D4B28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77878C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06DD"/>
    <w:multiLevelType w:val="hybridMultilevel"/>
    <w:tmpl w:val="64CAFBB0"/>
    <w:lvl w:ilvl="0" w:tplc="C3FC245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8D003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D28A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30C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6FD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B81B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2C0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AA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AC1A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151623"/>
    <w:multiLevelType w:val="hybridMultilevel"/>
    <w:tmpl w:val="57B06870"/>
    <w:lvl w:ilvl="0" w:tplc="43BE25E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E0C4F9C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A03EEE56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FBAAEF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4A1C82C6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6A54AAEE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EE36144E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330E2504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7F3486A0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8E4A5F"/>
    <w:multiLevelType w:val="hybridMultilevel"/>
    <w:tmpl w:val="A9966D46"/>
    <w:lvl w:ilvl="0" w:tplc="C832D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A2E4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8A3E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40D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D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9E1B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04F1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B27F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BCAE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4366B5"/>
    <w:multiLevelType w:val="hybridMultilevel"/>
    <w:tmpl w:val="D5C69C9C"/>
    <w:lvl w:ilvl="0" w:tplc="B6D81CB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AD672D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BB58CC74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107CD30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0C31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933AA21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A1695F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37A946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EA8C7BD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44776"/>
    <w:multiLevelType w:val="hybridMultilevel"/>
    <w:tmpl w:val="8E3AB302"/>
    <w:lvl w:ilvl="0" w:tplc="0FD26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EED1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AC8E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2C73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E494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A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E7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892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828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474968"/>
    <w:multiLevelType w:val="hybridMultilevel"/>
    <w:tmpl w:val="2F10CF9C"/>
    <w:lvl w:ilvl="0" w:tplc="A95CA120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71A486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4E1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90958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2A761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8B0D8B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E0FC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2A6C43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B3CF36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F45AB"/>
    <w:multiLevelType w:val="hybridMultilevel"/>
    <w:tmpl w:val="85BAA904"/>
    <w:lvl w:ilvl="0" w:tplc="7A0CBBE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613EE4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96B6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122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704E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E83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C868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880A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60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3B2C3A"/>
    <w:multiLevelType w:val="hybridMultilevel"/>
    <w:tmpl w:val="1D92F328"/>
    <w:lvl w:ilvl="0" w:tplc="2BD4C780">
      <w:start w:val="3"/>
      <w:numFmt w:val="bullet"/>
      <w:lvlText w:val="-"/>
      <w:lvlJc w:val="left"/>
      <w:pPr>
        <w:ind w:left="1205" w:hanging="360"/>
      </w:pPr>
      <w:rPr>
        <w:rFonts w:ascii="Open Sans" w:eastAsia="Times New Roman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4" w15:restartNumberingAfterBreak="0">
    <w:nsid w:val="29CA5B6E"/>
    <w:multiLevelType w:val="hybridMultilevel"/>
    <w:tmpl w:val="2AB26598"/>
    <w:lvl w:ilvl="0" w:tplc="53AA0DB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C90832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D9C9F0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9708A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820A5C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10F42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E0EA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A6ABD0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870E1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1A2E14"/>
    <w:multiLevelType w:val="hybridMultilevel"/>
    <w:tmpl w:val="E4703C6A"/>
    <w:lvl w:ilvl="0" w:tplc="03C014F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02E9C4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C8A592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BF8C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26B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3844F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718ECB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900573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2286B97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5228F4"/>
    <w:multiLevelType w:val="hybridMultilevel"/>
    <w:tmpl w:val="263E994C"/>
    <w:lvl w:ilvl="0" w:tplc="AF5E2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1022D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41EA8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220C91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7F04E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1F8F0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9C8335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1781FA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86097F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166DDF"/>
    <w:multiLevelType w:val="hybridMultilevel"/>
    <w:tmpl w:val="9B602986"/>
    <w:lvl w:ilvl="0" w:tplc="BE4CF184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EF616E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78ABD8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3CE6D1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34D4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B083C5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FC909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E600C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0CA64C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F1430"/>
    <w:multiLevelType w:val="hybridMultilevel"/>
    <w:tmpl w:val="5E345B42"/>
    <w:lvl w:ilvl="0" w:tplc="953CB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F07E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F269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D828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2AF7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325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9A9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6C88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3EA9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3165FC9"/>
    <w:multiLevelType w:val="hybridMultilevel"/>
    <w:tmpl w:val="DFEC046E"/>
    <w:lvl w:ilvl="0" w:tplc="7DD60276">
      <w:start w:val="1"/>
      <w:numFmt w:val="bullet"/>
      <w:lvlText w:val="-"/>
      <w:lvlJc w:val="left"/>
      <w:pPr>
        <w:ind w:left="1205" w:hanging="360"/>
      </w:pPr>
      <w:rPr>
        <w:rFonts w:ascii="Open Sans" w:eastAsia="Arial MT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21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7926D64"/>
    <w:multiLevelType w:val="hybridMultilevel"/>
    <w:tmpl w:val="59E874C2"/>
    <w:lvl w:ilvl="0" w:tplc="B8EE0F40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9508B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321C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54EF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9CDD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BABE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89D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A42C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5CD3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96578"/>
    <w:multiLevelType w:val="hybridMultilevel"/>
    <w:tmpl w:val="3BD02B16"/>
    <w:lvl w:ilvl="0" w:tplc="AE7442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6AC41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44C8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2625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D27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100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646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8F5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9CA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05121"/>
    <w:multiLevelType w:val="hybridMultilevel"/>
    <w:tmpl w:val="3094F346"/>
    <w:lvl w:ilvl="0" w:tplc="FE60623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502071E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39ED0B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DEE52D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7E4122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83C274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BBA713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5EA0CF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C527B4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EBD6863"/>
    <w:multiLevelType w:val="hybridMultilevel"/>
    <w:tmpl w:val="F666704E"/>
    <w:lvl w:ilvl="0" w:tplc="A24CC1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30A7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F2A3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C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1432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94DD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A66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BA2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1636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178CC"/>
    <w:multiLevelType w:val="hybridMultilevel"/>
    <w:tmpl w:val="EA401816"/>
    <w:lvl w:ilvl="0" w:tplc="C4CC37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B080C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3B8086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A7690A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24CE02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6E4B9A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9344FB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D44255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9E21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373EAD"/>
    <w:multiLevelType w:val="hybridMultilevel"/>
    <w:tmpl w:val="E760F0BE"/>
    <w:lvl w:ilvl="0" w:tplc="32FA3028">
      <w:start w:val="3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340B5"/>
    <w:multiLevelType w:val="hybridMultilevel"/>
    <w:tmpl w:val="3E90A60C"/>
    <w:lvl w:ilvl="0" w:tplc="7200F7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D8AF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7CC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FC54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53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08A4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BC85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409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D01D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E1008"/>
    <w:multiLevelType w:val="hybridMultilevel"/>
    <w:tmpl w:val="68702858"/>
    <w:lvl w:ilvl="0" w:tplc="84B209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997CC6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38CF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C6DF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32D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4F1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D21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B8E5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1C9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456A5C"/>
    <w:multiLevelType w:val="hybridMultilevel"/>
    <w:tmpl w:val="1E32DBE0"/>
    <w:lvl w:ilvl="0" w:tplc="5EE05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8EBE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3E68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08D4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0D7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10A1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0EFA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ECFD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02C7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0A0ACD"/>
    <w:multiLevelType w:val="hybridMultilevel"/>
    <w:tmpl w:val="399686E4"/>
    <w:lvl w:ilvl="0" w:tplc="DAA69D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3F2528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2F620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8AC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94CF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04E1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B8D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32EA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704B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626F35"/>
    <w:multiLevelType w:val="hybridMultilevel"/>
    <w:tmpl w:val="258A9A58"/>
    <w:lvl w:ilvl="0" w:tplc="DB90DBB8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5B45A36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3E408FC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2C6DC94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2B67CA6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88A23A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60EB16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0D06FE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76D8D25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6C7323A"/>
    <w:multiLevelType w:val="hybridMultilevel"/>
    <w:tmpl w:val="0608B2CA"/>
    <w:lvl w:ilvl="0" w:tplc="2F483134">
      <w:start w:val="2"/>
      <w:numFmt w:val="bullet"/>
      <w:lvlText w:val="-"/>
      <w:lvlJc w:val="left"/>
      <w:pPr>
        <w:ind w:left="1205" w:hanging="360"/>
      </w:pPr>
      <w:rPr>
        <w:rFonts w:ascii="Open Sans" w:eastAsia="Arial MT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35" w15:restartNumberingAfterBreak="0">
    <w:nsid w:val="6D094A09"/>
    <w:multiLevelType w:val="hybridMultilevel"/>
    <w:tmpl w:val="52DAE126"/>
    <w:lvl w:ilvl="0" w:tplc="82B8598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B1C8EC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86B71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DA230E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DBC557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6ACA69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C0ED3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D7C49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9608C9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CD1FBE"/>
    <w:multiLevelType w:val="hybridMultilevel"/>
    <w:tmpl w:val="D9D6904C"/>
    <w:lvl w:ilvl="0" w:tplc="BFF6D1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8A30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DC79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7CCB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461E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1E2E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B05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EC4D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D63E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A1434"/>
    <w:multiLevelType w:val="hybridMultilevel"/>
    <w:tmpl w:val="B734CAF2"/>
    <w:lvl w:ilvl="0" w:tplc="E758E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E9D40F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AC5C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3A83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87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0850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48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DAD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E65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6527F96"/>
    <w:multiLevelType w:val="hybridMultilevel"/>
    <w:tmpl w:val="D58ABA42"/>
    <w:lvl w:ilvl="0" w:tplc="4D787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14D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36C0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EEE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D07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E3C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BEE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3A68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F40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33022"/>
    <w:multiLevelType w:val="hybridMultilevel"/>
    <w:tmpl w:val="373417B4"/>
    <w:lvl w:ilvl="0" w:tplc="7764A2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CE6A5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6E9A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85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76A2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0C73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0A46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4437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FA0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9"/>
  </w:num>
  <w:num w:numId="2">
    <w:abstractNumId w:val="21"/>
  </w:num>
  <w:num w:numId="3">
    <w:abstractNumId w:val="22"/>
  </w:num>
  <w:num w:numId="4">
    <w:abstractNumId w:val="4"/>
  </w:num>
  <w:num w:numId="5">
    <w:abstractNumId w:val="12"/>
  </w:num>
  <w:num w:numId="6">
    <w:abstractNumId w:val="30"/>
  </w:num>
  <w:num w:numId="7">
    <w:abstractNumId w:val="5"/>
  </w:num>
  <w:num w:numId="8">
    <w:abstractNumId w:val="9"/>
  </w:num>
  <w:num w:numId="9">
    <w:abstractNumId w:val="42"/>
  </w:num>
  <w:num w:numId="10">
    <w:abstractNumId w:val="23"/>
  </w:num>
  <w:num w:numId="11">
    <w:abstractNumId w:val="10"/>
  </w:num>
  <w:num w:numId="12">
    <w:abstractNumId w:val="38"/>
  </w:num>
  <w:num w:numId="13">
    <w:abstractNumId w:val="0"/>
  </w:num>
  <w:num w:numId="14">
    <w:abstractNumId w:val="41"/>
  </w:num>
  <w:num w:numId="15">
    <w:abstractNumId w:val="24"/>
  </w:num>
  <w:num w:numId="16">
    <w:abstractNumId w:val="18"/>
  </w:num>
  <w:num w:numId="17">
    <w:abstractNumId w:val="40"/>
  </w:num>
  <w:num w:numId="18">
    <w:abstractNumId w:val="6"/>
  </w:num>
  <w:num w:numId="19">
    <w:abstractNumId w:val="11"/>
  </w:num>
  <w:num w:numId="20">
    <w:abstractNumId w:val="31"/>
  </w:num>
  <w:num w:numId="21">
    <w:abstractNumId w:val="7"/>
  </w:num>
  <w:num w:numId="22">
    <w:abstractNumId w:val="17"/>
  </w:num>
  <w:num w:numId="23">
    <w:abstractNumId w:val="29"/>
  </w:num>
  <w:num w:numId="24">
    <w:abstractNumId w:val="1"/>
  </w:num>
  <w:num w:numId="25">
    <w:abstractNumId w:val="15"/>
  </w:num>
  <w:num w:numId="26">
    <w:abstractNumId w:val="33"/>
  </w:num>
  <w:num w:numId="27">
    <w:abstractNumId w:val="14"/>
  </w:num>
  <w:num w:numId="28">
    <w:abstractNumId w:val="19"/>
  </w:num>
  <w:num w:numId="29">
    <w:abstractNumId w:val="36"/>
  </w:num>
  <w:num w:numId="30">
    <w:abstractNumId w:val="3"/>
  </w:num>
  <w:num w:numId="31">
    <w:abstractNumId w:val="35"/>
  </w:num>
  <w:num w:numId="32">
    <w:abstractNumId w:val="27"/>
  </w:num>
  <w:num w:numId="33">
    <w:abstractNumId w:val="16"/>
  </w:num>
  <w:num w:numId="34">
    <w:abstractNumId w:val="2"/>
  </w:num>
  <w:num w:numId="35">
    <w:abstractNumId w:val="37"/>
  </w:num>
  <w:num w:numId="36">
    <w:abstractNumId w:val="26"/>
  </w:num>
  <w:num w:numId="37">
    <w:abstractNumId w:val="8"/>
  </w:num>
  <w:num w:numId="38">
    <w:abstractNumId w:val="32"/>
  </w:num>
  <w:num w:numId="39">
    <w:abstractNumId w:val="25"/>
  </w:num>
  <w:num w:numId="40">
    <w:abstractNumId w:val="34"/>
  </w:num>
  <w:num w:numId="41">
    <w:abstractNumId w:val="20"/>
  </w:num>
  <w:num w:numId="42">
    <w:abstractNumId w:val="28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97A"/>
    <w:rsid w:val="00112C99"/>
    <w:rsid w:val="002168BE"/>
    <w:rsid w:val="00235AF6"/>
    <w:rsid w:val="004F0D08"/>
    <w:rsid w:val="0070029C"/>
    <w:rsid w:val="0080365A"/>
    <w:rsid w:val="00816150"/>
    <w:rsid w:val="008C3C46"/>
    <w:rsid w:val="009561A6"/>
    <w:rsid w:val="00A5539A"/>
    <w:rsid w:val="00C92892"/>
    <w:rsid w:val="00DB327F"/>
    <w:rsid w:val="00DD097A"/>
    <w:rsid w:val="00E21660"/>
    <w:rsid w:val="00EA3F55"/>
    <w:rsid w:val="00FC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9B126"/>
  <w15:docId w15:val="{545FBED0-A091-49A9-A0D2-FBED7BA0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link w:val="Textoindependiente2Car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character" w:customStyle="1" w:styleId="Ttulo2Car">
    <w:name w:val="Título 2 Car"/>
    <w:basedOn w:val="Fuentedeprrafopredeter"/>
    <w:link w:val="Ttulo2"/>
    <w:rsid w:val="00DD097A"/>
    <w:rPr>
      <w:b/>
      <w:sz w:val="24"/>
      <w:u w:val="single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D097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D097A"/>
    <w:rPr>
      <w:lang w:val="ca-ES"/>
    </w:rPr>
  </w:style>
  <w:style w:type="paragraph" w:styleId="Prrafodelista">
    <w:name w:val="List Paragraph"/>
    <w:basedOn w:val="Normal"/>
    <w:uiPriority w:val="1"/>
    <w:qFormat/>
    <w:rsid w:val="00DD097A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D097A"/>
    <w:rPr>
      <w:vertAlign w:val="superscript"/>
    </w:rPr>
  </w:style>
  <w:style w:type="character" w:customStyle="1" w:styleId="Textoindependiente2Car">
    <w:name w:val="Texto independiente 2 Car"/>
    <w:basedOn w:val="Fuentedeprrafopredeter"/>
    <w:link w:val="Textoindependiente2"/>
    <w:rsid w:val="00DB327F"/>
    <w:rPr>
      <w:spacing w:val="-3"/>
      <w:sz w:val="24"/>
      <w:lang w:val="ca-ES"/>
    </w:rPr>
  </w:style>
  <w:style w:type="character" w:styleId="Refdecomentario">
    <w:name w:val="annotation reference"/>
    <w:basedOn w:val="Fuentedeprrafopredeter"/>
    <w:semiHidden/>
    <w:unhideWhenUsed/>
    <w:rsid w:val="00EA3F55"/>
    <w:rPr>
      <w:sz w:val="16"/>
      <w:szCs w:val="16"/>
    </w:rPr>
  </w:style>
  <w:style w:type="paragraph" w:styleId="Textocomentario">
    <w:name w:val="annotation text"/>
    <w:basedOn w:val="Normal"/>
    <w:link w:val="TextocomentarioCar1"/>
    <w:semiHidden/>
    <w:unhideWhenUsed/>
    <w:rsid w:val="00EA3F55"/>
    <w:pPr>
      <w:widowControl w:val="0"/>
      <w:suppressAutoHyphens/>
    </w:pPr>
    <w:rPr>
      <w:rFonts w:ascii="Arial MT" w:eastAsia="Arial MT" w:hAnsi="Arial MT" w:cs="Arial MT"/>
      <w:sz w:val="20"/>
      <w:szCs w:val="20"/>
      <w:lang w:eastAsia="ar-SA"/>
    </w:rPr>
  </w:style>
  <w:style w:type="character" w:customStyle="1" w:styleId="TextocomentarioCar">
    <w:name w:val="Texto comentario Car"/>
    <w:basedOn w:val="Fuentedeprrafopredeter"/>
    <w:semiHidden/>
    <w:rsid w:val="00EA3F55"/>
    <w:rPr>
      <w:lang w:val="ca-ES"/>
    </w:rPr>
  </w:style>
  <w:style w:type="character" w:customStyle="1" w:styleId="TextocomentarioCar1">
    <w:name w:val="Texto comentario Car1"/>
    <w:basedOn w:val="Fuentedeprrafopredeter"/>
    <w:link w:val="Textocomentario"/>
    <w:semiHidden/>
    <w:rsid w:val="00EA3F55"/>
    <w:rPr>
      <w:rFonts w:ascii="Arial MT" w:eastAsia="Arial MT" w:hAnsi="Arial MT" w:cs="Arial MT"/>
      <w:lang w:val="ca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4B02-5F79-4A2E-B19A-D695E179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60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15</cp:revision>
  <cp:lastPrinted>2012-08-14T09:34:00Z</cp:lastPrinted>
  <dcterms:created xsi:type="dcterms:W3CDTF">2015-04-07T07:41:00Z</dcterms:created>
  <dcterms:modified xsi:type="dcterms:W3CDTF">2026-03-27T12:53:00Z</dcterms:modified>
</cp:coreProperties>
</file>